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62F2C4" w14:textId="77777777" w:rsidR="008B64CB" w:rsidRDefault="008B64CB">
      <w:pPr>
        <w:pStyle w:val="Heading2"/>
        <w:jc w:val="both"/>
      </w:pPr>
      <w:r>
        <w:t>Electric Service Installation</w:t>
      </w:r>
    </w:p>
    <w:p w14:paraId="43082943" w14:textId="77777777" w:rsidR="008B64CB" w:rsidRDefault="005702BF">
      <w:pPr>
        <w:jc w:val="both"/>
      </w:pPr>
      <w:r>
        <w:t>Effective:  January 1, 2012</w:t>
      </w:r>
    </w:p>
    <w:p w14:paraId="2B23C3EF" w14:textId="77777777" w:rsidR="008B64CB" w:rsidRDefault="008B64CB">
      <w:pPr>
        <w:jc w:val="both"/>
      </w:pPr>
    </w:p>
    <w:p w14:paraId="16208470" w14:textId="77777777" w:rsidR="008B64CB" w:rsidRDefault="008B64CB">
      <w:pPr>
        <w:jc w:val="both"/>
      </w:pPr>
    </w:p>
    <w:p w14:paraId="788583A4" w14:textId="77777777" w:rsidR="008B64CB" w:rsidRDefault="008B64CB">
      <w:pPr>
        <w:jc w:val="both"/>
      </w:pPr>
    </w:p>
    <w:p w14:paraId="35182B4E" w14:textId="77777777" w:rsidR="008B64CB" w:rsidRDefault="008B64CB">
      <w:pPr>
        <w:jc w:val="both"/>
        <w:rPr>
          <w:spacing w:val="-2"/>
        </w:rPr>
      </w:pPr>
      <w:r>
        <w:rPr>
          <w:b/>
          <w:u w:val="single"/>
        </w:rPr>
        <w:t>Description.</w:t>
      </w:r>
      <w:r>
        <w:rPr>
          <w:spacing w:val="-2"/>
        </w:rPr>
        <w:t xml:space="preserve">  This item shall consist of all material and labor required to extend, </w:t>
      </w:r>
      <w:proofErr w:type="gramStart"/>
      <w:r>
        <w:rPr>
          <w:spacing w:val="-2"/>
        </w:rPr>
        <w:t>connect</w:t>
      </w:r>
      <w:proofErr w:type="gramEnd"/>
      <w:r>
        <w:rPr>
          <w:spacing w:val="-2"/>
        </w:rPr>
        <w:t xml:space="preserve"> or modify the electric services, as indicated or specified, which is over and above the work performed by the utility.  Unless otherwise indicated, the cost for the utility work, if any, will be reimbursed to the Contractor separately under ELECTRIC </w:t>
      </w:r>
      <w:r w:rsidR="00775CA8">
        <w:rPr>
          <w:spacing w:val="-2"/>
        </w:rPr>
        <w:t xml:space="preserve">UTILITY </w:t>
      </w:r>
      <w:r>
        <w:rPr>
          <w:spacing w:val="-2"/>
        </w:rPr>
        <w:t>SERVICE CONNECTION.  This item may apply to the work at more than one service location and each will be paid separately.</w:t>
      </w:r>
    </w:p>
    <w:p w14:paraId="7B422B92" w14:textId="77777777" w:rsidR="008B64CB" w:rsidRDefault="008B64CB">
      <w:pPr>
        <w:jc w:val="both"/>
        <w:rPr>
          <w:spacing w:val="-2"/>
        </w:rPr>
      </w:pPr>
    </w:p>
    <w:p w14:paraId="348E70E2" w14:textId="77777777" w:rsidR="008B64CB" w:rsidRPr="00CF557A" w:rsidRDefault="008B64CB">
      <w:pPr>
        <w:jc w:val="both"/>
        <w:rPr>
          <w:spacing w:val="-2"/>
        </w:rPr>
      </w:pPr>
      <w:r>
        <w:rPr>
          <w:b/>
          <w:spacing w:val="-2"/>
          <w:u w:val="single"/>
        </w:rPr>
        <w:t>Materials.</w:t>
      </w:r>
      <w:r>
        <w:rPr>
          <w:spacing w:val="-2"/>
        </w:rPr>
        <w:t xml:space="preserve">  </w:t>
      </w:r>
      <w:r w:rsidRPr="00CF557A">
        <w:rPr>
          <w:spacing w:val="-2"/>
        </w:rPr>
        <w:t>Materials shal</w:t>
      </w:r>
      <w:r w:rsidR="00775CA8" w:rsidRPr="00CF557A">
        <w:rPr>
          <w:spacing w:val="-2"/>
        </w:rPr>
        <w:t xml:space="preserve">l be in accordance with the </w:t>
      </w:r>
      <w:r w:rsidR="00CF557A" w:rsidRPr="00CF557A">
        <w:rPr>
          <w:spacing w:val="-2"/>
        </w:rPr>
        <w:t>Standard Specifications</w:t>
      </w:r>
      <w:r w:rsidR="00775CA8" w:rsidRPr="00CF557A">
        <w:rPr>
          <w:spacing w:val="-2"/>
        </w:rPr>
        <w:t>.</w:t>
      </w:r>
    </w:p>
    <w:p w14:paraId="578D56DB" w14:textId="77777777" w:rsidR="008B64CB" w:rsidRPr="00CF557A" w:rsidRDefault="008B64CB">
      <w:pPr>
        <w:jc w:val="both"/>
        <w:rPr>
          <w:spacing w:val="-2"/>
        </w:rPr>
      </w:pPr>
    </w:p>
    <w:p w14:paraId="6449F7B5" w14:textId="77777777" w:rsidR="008B64CB" w:rsidRPr="00CF557A" w:rsidRDefault="008B64CB">
      <w:pPr>
        <w:jc w:val="both"/>
        <w:rPr>
          <w:spacing w:val="-2"/>
        </w:rPr>
      </w:pPr>
    </w:p>
    <w:p w14:paraId="04B0C707" w14:textId="77777777" w:rsidR="008B64CB" w:rsidRDefault="008B64CB">
      <w:pPr>
        <w:jc w:val="center"/>
        <w:rPr>
          <w:spacing w:val="-2"/>
        </w:rPr>
      </w:pPr>
      <w:r w:rsidRPr="00CF557A">
        <w:rPr>
          <w:b/>
          <w:spacing w:val="-2"/>
        </w:rPr>
        <w:t>CONSTRUCTION</w:t>
      </w:r>
      <w:r>
        <w:rPr>
          <w:b/>
          <w:spacing w:val="-2"/>
        </w:rPr>
        <w:t xml:space="preserve"> REQUIREMENTS</w:t>
      </w:r>
    </w:p>
    <w:p w14:paraId="0CD01D14" w14:textId="77777777" w:rsidR="008B64CB" w:rsidRDefault="008B64CB">
      <w:pPr>
        <w:jc w:val="both"/>
        <w:rPr>
          <w:spacing w:val="-2"/>
        </w:rPr>
      </w:pPr>
    </w:p>
    <w:p w14:paraId="26F85153" w14:textId="77777777" w:rsidR="008B64CB" w:rsidRDefault="008B64CB">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b/>
          <w:u w:val="single"/>
        </w:rPr>
        <w:t>General.</w:t>
      </w:r>
      <w:r>
        <w:rPr>
          <w:b/>
        </w:rPr>
        <w:t xml:space="preserve">  </w:t>
      </w:r>
      <w:r>
        <w:rPr>
          <w:spacing w:val="-2"/>
        </w:rPr>
        <w:t>The Contractor shall ascertain the work being provided by the electric utility and shall provide all additional material and work</w:t>
      </w:r>
      <w:r w:rsidR="00775CA8">
        <w:rPr>
          <w:spacing w:val="-2"/>
        </w:rPr>
        <w:t xml:space="preserve"> </w:t>
      </w:r>
      <w:r w:rsidR="00775CA8" w:rsidRPr="00CF557A">
        <w:rPr>
          <w:spacing w:val="-2"/>
        </w:rPr>
        <w:t xml:space="preserve">not </w:t>
      </w:r>
      <w:r w:rsidR="00CF557A" w:rsidRPr="00CF557A">
        <w:rPr>
          <w:spacing w:val="-2"/>
        </w:rPr>
        <w:t>included</w:t>
      </w:r>
      <w:r w:rsidR="00775CA8" w:rsidRPr="00CF557A">
        <w:rPr>
          <w:spacing w:val="-2"/>
        </w:rPr>
        <w:t xml:space="preserve"> by </w:t>
      </w:r>
      <w:r w:rsidR="00CF557A" w:rsidRPr="00CF557A">
        <w:rPr>
          <w:spacing w:val="-2"/>
        </w:rPr>
        <w:t xml:space="preserve">other </w:t>
      </w:r>
      <w:r w:rsidR="00775CA8" w:rsidRPr="00CF557A">
        <w:rPr>
          <w:spacing w:val="-2"/>
        </w:rPr>
        <w:t>contract pay items</w:t>
      </w:r>
      <w:r>
        <w:rPr>
          <w:spacing w:val="-2"/>
        </w:rPr>
        <w:t xml:space="preserve"> required to complete the electric service work in complete compliance with the requirements of the utility.</w:t>
      </w:r>
    </w:p>
    <w:p w14:paraId="1F549474" w14:textId="77777777" w:rsidR="008B64CB" w:rsidRDefault="008B64CB">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0ACFDB91" w14:textId="77777777" w:rsidR="008B64CB" w:rsidRDefault="008B64CB">
      <w:pPr>
        <w:jc w:val="both"/>
        <w:rPr>
          <w:spacing w:val="-2"/>
        </w:rPr>
      </w:pPr>
      <w:r>
        <w:rPr>
          <w:spacing w:val="-2"/>
        </w:rPr>
        <w:t xml:space="preserve">No additional compensation will be allowed for work required for the electric service, even though not explicitly shown on the </w:t>
      </w:r>
      <w:proofErr w:type="gramStart"/>
      <w:r>
        <w:rPr>
          <w:spacing w:val="-2"/>
        </w:rPr>
        <w:t>Drawings</w:t>
      </w:r>
      <w:proofErr w:type="gramEnd"/>
      <w:r>
        <w:rPr>
          <w:spacing w:val="-2"/>
        </w:rPr>
        <w:t xml:space="preserve"> or specified herein</w:t>
      </w:r>
    </w:p>
    <w:p w14:paraId="632710B5" w14:textId="77777777" w:rsidR="008B64CB" w:rsidRDefault="008B64CB">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b/>
          <w:spacing w:val="-2"/>
        </w:rPr>
      </w:pPr>
    </w:p>
    <w:p w14:paraId="6CB8D115" w14:textId="77777777" w:rsidR="008B64CB" w:rsidRDefault="008B64CB">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b/>
          <w:spacing w:val="-2"/>
          <w:u w:val="single"/>
        </w:rPr>
        <w:t xml:space="preserve">Method </w:t>
      </w:r>
      <w:proofErr w:type="gramStart"/>
      <w:r>
        <w:rPr>
          <w:b/>
          <w:spacing w:val="-2"/>
          <w:u w:val="single"/>
        </w:rPr>
        <w:t>Of</w:t>
      </w:r>
      <w:proofErr w:type="gramEnd"/>
      <w:r>
        <w:rPr>
          <w:b/>
          <w:spacing w:val="-2"/>
          <w:u w:val="single"/>
        </w:rPr>
        <w:t xml:space="preserve"> Measurement.</w:t>
      </w:r>
      <w:r>
        <w:rPr>
          <w:spacing w:val="-2"/>
        </w:rPr>
        <w:t xml:space="preserve">  Electric Service Installation shall be counted, each.</w:t>
      </w:r>
    </w:p>
    <w:p w14:paraId="093A10F6" w14:textId="77777777" w:rsidR="008B64CB" w:rsidRDefault="008B64CB">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13A96A70" w14:textId="77777777" w:rsidR="008B64CB" w:rsidRDefault="008B64CB">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b/>
          <w:spacing w:val="-2"/>
          <w:u w:val="single"/>
        </w:rPr>
        <w:t xml:space="preserve">Basis </w:t>
      </w:r>
      <w:proofErr w:type="gramStart"/>
      <w:r>
        <w:rPr>
          <w:b/>
          <w:spacing w:val="-2"/>
          <w:u w:val="single"/>
        </w:rPr>
        <w:t>Of</w:t>
      </w:r>
      <w:proofErr w:type="gramEnd"/>
      <w:r>
        <w:rPr>
          <w:b/>
          <w:spacing w:val="-2"/>
          <w:u w:val="single"/>
        </w:rPr>
        <w:t xml:space="preserve"> Payment.</w:t>
      </w:r>
      <w:r>
        <w:rPr>
          <w:spacing w:val="-2"/>
        </w:rPr>
        <w:t xml:space="preserve">  This work will be paid for at the contract unit price each for </w:t>
      </w:r>
      <w:r>
        <w:rPr>
          <w:b/>
          <w:spacing w:val="-2"/>
        </w:rPr>
        <w:t>ELECTRIC SERVICE INSTALLATION</w:t>
      </w:r>
      <w:r>
        <w:rPr>
          <w:spacing w:val="-2"/>
        </w:rPr>
        <w:t xml:space="preserve"> which shall be payment in full for the work specified herein.</w:t>
      </w:r>
    </w:p>
    <w:p w14:paraId="6564FF96" w14:textId="77777777" w:rsidR="008B64CB" w:rsidRDefault="008B64CB">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6EAE0078" w14:textId="77777777" w:rsidR="008B64CB" w:rsidRDefault="008B64CB">
      <w:pPr>
        <w:jc w:val="both"/>
      </w:pPr>
    </w:p>
    <w:sectPr w:rsidR="008B64CB">
      <w:footerReference w:type="default" r:id="rId6"/>
      <w:pgSz w:w="12240" w:h="15840"/>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93FD06" w14:textId="77777777" w:rsidR="00070566" w:rsidRDefault="00070566">
      <w:r>
        <w:separator/>
      </w:r>
    </w:p>
  </w:endnote>
  <w:endnote w:type="continuationSeparator" w:id="0">
    <w:p w14:paraId="3119BB67" w14:textId="77777777" w:rsidR="00070566" w:rsidRDefault="00070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0" w:name="FileName"/>
  <w:bookmarkEnd w:id="0"/>
  <w:p w14:paraId="38DD88FE" w14:textId="77777777" w:rsidR="00775CA8" w:rsidRDefault="00775CA8">
    <w:pPr>
      <w:pStyle w:val="Footer"/>
      <w:rPr>
        <w:rFonts w:ascii="Times New Roman" w:hAnsi="Times New Roman"/>
        <w:sz w:val="16"/>
      </w:rPr>
    </w:pPr>
    <w:r>
      <w:rPr>
        <w:rFonts w:ascii="Times New Roman" w:hAnsi="Times New Roman"/>
        <w:sz w:val="16"/>
      </w:rPr>
      <w:fldChar w:fldCharType="begin"/>
    </w:r>
    <w:r>
      <w:rPr>
        <w:rFonts w:ascii="Times New Roman" w:hAnsi="Times New Roman"/>
        <w:sz w:val="16"/>
      </w:rPr>
      <w:instrText xml:space="preserve"> FILENAME \p \* MERGEFORMAT </w:instrText>
    </w:r>
    <w:r>
      <w:rPr>
        <w:rFonts w:ascii="Times New Roman" w:hAnsi="Times New Roman"/>
        <w:sz w:val="16"/>
      </w:rPr>
      <w:fldChar w:fldCharType="separate"/>
    </w:r>
    <w:r>
      <w:rPr>
        <w:rFonts w:ascii="Times New Roman" w:hAnsi="Times New Roman"/>
        <w:noProof/>
        <w:sz w:val="16"/>
      </w:rPr>
      <w:t>\\dist1ntfs1\EleGen\WP\SPECS\2002_BEO_SP\0804ins_02.doc</w:t>
    </w:r>
    <w:r>
      <w:rPr>
        <w:rFonts w:ascii="Times New Roman" w:hAnsi="Times New Roman"/>
        <w:sz w:val="16"/>
      </w:rPr>
      <w:fldChar w:fldCharType="end"/>
    </w:r>
  </w:p>
  <w:p w14:paraId="25DD56C3" w14:textId="77777777" w:rsidR="00775CA8" w:rsidRDefault="00775CA8">
    <w:pPr>
      <w:pStyle w:val="Footer"/>
      <w:rPr>
        <w:rFonts w:ascii="Times New Roman" w:hAnsi="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54F9C6" w14:textId="77777777" w:rsidR="00070566" w:rsidRDefault="00070566">
      <w:r>
        <w:separator/>
      </w:r>
    </w:p>
  </w:footnote>
  <w:footnote w:type="continuationSeparator" w:id="0">
    <w:p w14:paraId="523AB0FF" w14:textId="77777777" w:rsidR="00070566" w:rsidRDefault="000705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26A4"/>
    <w:rsid w:val="00070566"/>
    <w:rsid w:val="00303F48"/>
    <w:rsid w:val="004B0793"/>
    <w:rsid w:val="005702BF"/>
    <w:rsid w:val="006172D7"/>
    <w:rsid w:val="006C0A3C"/>
    <w:rsid w:val="00775CA8"/>
    <w:rsid w:val="008B64CB"/>
    <w:rsid w:val="00C6276D"/>
    <w:rsid w:val="00CB26A4"/>
    <w:rsid w:val="00CF557A"/>
    <w:rsid w:val="00DA53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B222C67"/>
  <w15:chartTrackingRefBased/>
  <w15:docId w15:val="{194696FD-2D1F-4C59-A4DC-479A2A844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qFormat/>
    <w:pPr>
      <w:keepNext/>
      <w:jc w:val="center"/>
      <w:outlineLvl w:val="0"/>
    </w:pPr>
    <w:rPr>
      <w:caps/>
      <w:kern w:val="28"/>
      <w:sz w:val="24"/>
    </w:rPr>
  </w:style>
  <w:style w:type="paragraph" w:styleId="Heading2">
    <w:name w:val="heading 2"/>
    <w:basedOn w:val="Normal"/>
    <w:next w:val="Normal"/>
    <w:qFormat/>
    <w:pPr>
      <w:keepNext/>
      <w:outlineLvl w:val="1"/>
    </w:pPr>
    <w:rPr>
      <w:b/>
      <w:sz w:val="24"/>
      <w:u w:val="single"/>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H:\WP\TECHFORM\BDE\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1</TotalTime>
  <Pages>1</Pages>
  <Words>200</Words>
  <Characters>1143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Electric Service Installation</vt:lpstr>
    </vt:vector>
  </TitlesOfParts>
  <Company>IDOT</Company>
  <LinksUpToDate>false</LinksUpToDate>
  <CharactersWithSpaces>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Electric Service Installation</dc:title>
  <dc:subject>E 1/1/2012</dc:subject>
  <dc:creator>RT</dc:creator>
  <cp:keywords/>
  <cp:lastModifiedBy>Tomsons, Roland E</cp:lastModifiedBy>
  <cp:revision>2</cp:revision>
  <cp:lastPrinted>2002-10-21T16:05:00Z</cp:lastPrinted>
  <dcterms:created xsi:type="dcterms:W3CDTF">2021-12-21T15:55:00Z</dcterms:created>
  <dcterms:modified xsi:type="dcterms:W3CDTF">2021-12-21T15:55:00Z</dcterms:modified>
</cp:coreProperties>
</file>